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2026-365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Kray, Kamblickweg 27, 45307 Essen, Sanierung Ratssaal, Elektro- Sicherheitstechnik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Sicherheitstechnik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